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4C" w:rsidRPr="00097804" w:rsidRDefault="0081074C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81074C" w:rsidRPr="00097804" w:rsidTr="00195229">
        <w:trPr>
          <w:cantSplit/>
          <w:trHeight w:val="1250"/>
        </w:trPr>
        <w:tc>
          <w:tcPr>
            <w:tcW w:w="3190" w:type="dxa"/>
            <w:vMerge w:val="restart"/>
          </w:tcPr>
          <w:p w:rsidR="0081074C" w:rsidRPr="00097804" w:rsidRDefault="0081074C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:rsidR="0081074C" w:rsidRPr="00097804" w:rsidRDefault="0081074C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C0118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7.5pt" fillcolor="window">
                  <v:imagedata r:id="rId7" o:title=""/>
                </v:shape>
              </w:pict>
            </w:r>
          </w:p>
        </w:tc>
        <w:tc>
          <w:tcPr>
            <w:tcW w:w="2977" w:type="dxa"/>
            <w:vAlign w:val="center"/>
          </w:tcPr>
          <w:p w:rsidR="0081074C" w:rsidRPr="00863FF8" w:rsidRDefault="0081074C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  <w:tr w:rsidR="0081074C" w:rsidRPr="00097804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81074C" w:rsidRPr="00097804" w:rsidRDefault="0081074C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81074C" w:rsidRPr="00097804" w:rsidRDefault="0081074C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81074C" w:rsidRPr="00097804" w:rsidRDefault="0081074C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074C" w:rsidRPr="00097804" w:rsidTr="00195229">
        <w:trPr>
          <w:trHeight w:val="304"/>
        </w:trPr>
        <w:tc>
          <w:tcPr>
            <w:tcW w:w="10598" w:type="dxa"/>
            <w:gridSpan w:val="3"/>
          </w:tcPr>
          <w:p w:rsidR="0081074C" w:rsidRPr="00097804" w:rsidRDefault="0081074C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81074C" w:rsidRPr="00097804" w:rsidTr="00195229">
        <w:tc>
          <w:tcPr>
            <w:tcW w:w="10598" w:type="dxa"/>
            <w:gridSpan w:val="3"/>
          </w:tcPr>
          <w:p w:rsidR="0081074C" w:rsidRPr="00BD606A" w:rsidRDefault="0081074C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81074C" w:rsidRPr="00097804" w:rsidRDefault="0081074C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81074C" w:rsidRPr="00097804" w:rsidRDefault="0081074C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1074C" w:rsidRDefault="0081074C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>от «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F427E7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декабря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2025 </w:t>
      </w:r>
      <w:r w:rsidRPr="00097804">
        <w:rPr>
          <w:rFonts w:ascii="Times New Roman" w:hAnsi="Times New Roman"/>
          <w:sz w:val="28"/>
          <w:szCs w:val="28"/>
          <w:lang w:eastAsia="ru-RU"/>
        </w:rPr>
        <w:t>года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</w:p>
    <w:p w:rsidR="0081074C" w:rsidRDefault="0081074C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1074C" w:rsidRDefault="0081074C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81074C" w:rsidRDefault="0081074C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:rsidR="0081074C" w:rsidRPr="00097804" w:rsidRDefault="0081074C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81074C" w:rsidRPr="00097804" w:rsidRDefault="0081074C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8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81074C" w:rsidRPr="00097804" w:rsidRDefault="0081074C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1074C" w:rsidRPr="00AB40C3" w:rsidRDefault="0081074C" w:rsidP="00754B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AB40C3">
        <w:rPr>
          <w:rFonts w:ascii="Times New Roman" w:hAnsi="Times New Roman"/>
          <w:sz w:val="28"/>
          <w:szCs w:val="28"/>
          <w:lang w:eastAsia="ru-RU"/>
        </w:rPr>
        <w:t xml:space="preserve">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8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:rsidR="0081074C" w:rsidRDefault="0081074C" w:rsidP="00754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1074C" w:rsidRPr="00097804" w:rsidRDefault="0081074C" w:rsidP="00863F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:rsidR="0081074C" w:rsidRPr="00097804" w:rsidRDefault="0081074C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1074C" w:rsidRPr="00097804" w:rsidRDefault="0081074C" w:rsidP="00195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81074C" w:rsidRPr="00097804" w:rsidRDefault="0081074C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1074C" w:rsidRPr="009307BB" w:rsidRDefault="0081074C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575 738,0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399 922,0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399 922,0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:rsidR="0081074C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575 372,4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2C2B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> тыс. рублей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>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 и 2028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81074C" w:rsidRPr="009307BB" w:rsidRDefault="0081074C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487 202,5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298 987,7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298 987,7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499 232,2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303 091,9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303 091,9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81074C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486 836,9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7 600,0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498 866,6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15 400,0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81074C" w:rsidRDefault="0081074C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2027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 тыс. рублей, профицит на 2028 год </w:t>
      </w:r>
      <w:r w:rsidRPr="00135E1C"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81074C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:rsidR="0081074C" w:rsidRPr="00D91D25" w:rsidRDefault="0081074C" w:rsidP="00135E1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источники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д</w:t>
      </w:r>
      <w:r w:rsidRPr="00D91D25">
        <w:rPr>
          <w:rFonts w:ascii="Times New Roman" w:hAnsi="Times New Roman"/>
          <w:sz w:val="28"/>
          <w:szCs w:val="28"/>
          <w:lang w:eastAsia="ru-RU"/>
        </w:rPr>
        <w:t>ефицита местного бюджета:</w:t>
      </w:r>
    </w:p>
    <w:p w:rsidR="0081074C" w:rsidRPr="00D91D25" w:rsidRDefault="0081074C" w:rsidP="00135E1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:rsidR="0081074C" w:rsidRPr="00A70343" w:rsidRDefault="0081074C" w:rsidP="003A2B0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81074C" w:rsidRPr="009307BB" w:rsidRDefault="0081074C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81074C" w:rsidRPr="009307BB" w:rsidRDefault="0081074C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81074C" w:rsidRPr="009307BB" w:rsidRDefault="0081074C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 xml:space="preserve">7 и 2028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6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81074C" w:rsidRPr="00A70343" w:rsidRDefault="0081074C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81074C" w:rsidRPr="00A70343" w:rsidRDefault="0081074C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1074C" w:rsidRPr="009307BB" w:rsidRDefault="0081074C" w:rsidP="00705D7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81074C" w:rsidRPr="009307BB" w:rsidRDefault="0081074C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562 369,6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471 607,7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A5E42">
        <w:rPr>
          <w:rFonts w:ascii="Times New Roman" w:hAnsi="Times New Roman"/>
          <w:b/>
          <w:sz w:val="28"/>
          <w:szCs w:val="28"/>
          <w:lang w:eastAsia="ru-RU"/>
        </w:rPr>
        <w:t>475 667,3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81074C" w:rsidRDefault="0081074C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81074C" w:rsidRPr="009307BB" w:rsidRDefault="0081074C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81074C" w:rsidRPr="009307BB" w:rsidRDefault="0081074C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81074C" w:rsidRPr="009307BB" w:rsidRDefault="0081074C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12 007,0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4 407,0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4 407,0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1. Утвердить объем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дорожного фонда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 области: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27 269,5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36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027,1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35 560,7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81074C" w:rsidRPr="00244DBC" w:rsidRDefault="0081074C" w:rsidP="00244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BC">
        <w:rPr>
          <w:rFonts w:ascii="Times New Roman" w:hAnsi="Times New Roman"/>
          <w:sz w:val="28"/>
          <w:szCs w:val="28"/>
        </w:rPr>
        <w:t>2. Утвердить прогнозируемый объем доходов местного бюджета в части доходов, установленных решением Новодугинского окружного Совета депутатов от 25 октября 2024 года № 34 «Об утверждении Положения о муниципальном дорожном фонде муниципального образования «Новодугинский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44DBC">
        <w:rPr>
          <w:rFonts w:ascii="Times New Roman" w:hAnsi="Times New Roman"/>
          <w:sz w:val="28"/>
          <w:szCs w:val="28"/>
          <w:lang w:eastAsia="ru-RU"/>
        </w:rPr>
        <w:t>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27 269,5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81074C" w:rsidRPr="00A70343" w:rsidRDefault="0081074C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36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027,1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35 560,7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:rsidR="0081074C" w:rsidRPr="009307BB" w:rsidRDefault="0081074C" w:rsidP="00D020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 xml:space="preserve"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а также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81074C" w:rsidRPr="009307BB" w:rsidRDefault="0081074C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:rsidR="0081074C" w:rsidRPr="009307BB" w:rsidRDefault="0081074C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6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19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81074C" w:rsidRPr="009307BB" w:rsidRDefault="0081074C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2027 и 2028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1074C" w:rsidRDefault="0081074C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Смоленской области в соответствии c решениями, принимаемыми в порядке, установленном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8 607,2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6 487,7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81074C" w:rsidRPr="00A70343" w:rsidRDefault="0081074C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 1 081,3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4 000,0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81074C" w:rsidRPr="009307BB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81074C" w:rsidRPr="00A70343" w:rsidRDefault="0081074C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:rsidR="0081074C" w:rsidRPr="00FE26FA" w:rsidRDefault="0081074C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81074C" w:rsidRPr="00DA17F6" w:rsidRDefault="0081074C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:rsidR="0081074C" w:rsidRDefault="0081074C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7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 290,5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</w:t>
      </w:r>
    </w:p>
    <w:p w:rsidR="0081074C" w:rsidRDefault="0081074C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1074C" w:rsidRPr="00DA17F6" w:rsidRDefault="0081074C" w:rsidP="00C810BE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 xml:space="preserve">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:rsidR="0081074C" w:rsidRPr="00DA17F6" w:rsidRDefault="0081074C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8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2 924,9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 xml:space="preserve">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:rsidR="0081074C" w:rsidRPr="009307BB" w:rsidRDefault="0081074C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9</w:t>
      </w:r>
      <w:r w:rsidRPr="00FE26FA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2 559,3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 w:rsidRPr="00FE26FA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:rsidR="0081074C" w:rsidRPr="009307BB" w:rsidRDefault="0081074C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:rsidR="0081074C" w:rsidRPr="009307BB" w:rsidRDefault="0081074C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9307BB">
        <w:rPr>
          <w:rFonts w:ascii="Times New Roman" w:hAnsi="Times New Roman"/>
          <w:bCs/>
          <w:sz w:val="28"/>
          <w:szCs w:val="28"/>
        </w:rPr>
        <w:t>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</w:t>
      </w:r>
      <w:r>
        <w:rPr>
          <w:rFonts w:ascii="Times New Roman" w:hAnsi="Times New Roman"/>
          <w:b/>
          <w:sz w:val="28"/>
          <w:szCs w:val="28"/>
        </w:rPr>
        <w:t>7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254B48">
        <w:rPr>
          <w:rFonts w:ascii="Times New Roman" w:hAnsi="Times New Roman"/>
          <w:b/>
          <w:sz w:val="28"/>
          <w:szCs w:val="28"/>
        </w:rPr>
        <w:t>0,001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81074C" w:rsidRPr="009307BB" w:rsidRDefault="0081074C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8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b/>
          <w:sz w:val="28"/>
          <w:szCs w:val="28"/>
        </w:rPr>
        <w:t xml:space="preserve"> 3,3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254B48">
        <w:rPr>
          <w:rFonts w:ascii="Times New Roman" w:hAnsi="Times New Roman"/>
          <w:b/>
          <w:sz w:val="28"/>
          <w:szCs w:val="28"/>
        </w:rPr>
        <w:t>0,001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81074C" w:rsidRDefault="0081074C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9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4D000F">
        <w:rPr>
          <w:rFonts w:ascii="Times New Roman" w:hAnsi="Times New Roman"/>
          <w:b/>
          <w:sz w:val="28"/>
          <w:szCs w:val="28"/>
        </w:rPr>
        <w:t>2,9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254B48">
        <w:rPr>
          <w:rFonts w:ascii="Times New Roman" w:hAnsi="Times New Roman"/>
          <w:b/>
          <w:sz w:val="28"/>
          <w:szCs w:val="28"/>
        </w:rPr>
        <w:t>0,001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81074C" w:rsidRDefault="0081074C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15</w:t>
      </w:r>
    </w:p>
    <w:p w:rsidR="0081074C" w:rsidRPr="00F527D5" w:rsidRDefault="0081074C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«Новодугинский муниципальный округ</w:t>
      </w:r>
      <w:r w:rsidRPr="00F527D5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81074C" w:rsidRPr="00F527D5" w:rsidRDefault="0081074C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81074C" w:rsidRDefault="0081074C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1074C" w:rsidRDefault="0081074C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81074C" w:rsidRPr="007C14E1" w:rsidRDefault="0081074C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81074C" w:rsidRPr="007C14E1" w:rsidRDefault="0081074C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7C14E1">
        <w:rPr>
          <w:rFonts w:ascii="Times New Roman" w:hAnsi="Times New Roman"/>
          <w:sz w:val="28"/>
          <w:szCs w:val="28"/>
        </w:rPr>
        <w:t xml:space="preserve"> год согласно </w:t>
      </w:r>
      <w:hyperlink r:id="rId8" w:history="1">
        <w:r w:rsidRPr="005B7F6C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23</w:t>
        </w:r>
        <w:r w:rsidRPr="005B7F6C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7C14E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81074C" w:rsidRPr="007C14E1" w:rsidRDefault="0081074C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7C14E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7C14E1">
        <w:rPr>
          <w:rFonts w:ascii="Times New Roman" w:hAnsi="Times New Roman"/>
          <w:sz w:val="28"/>
          <w:szCs w:val="28"/>
        </w:rPr>
        <w:t xml:space="preserve"> годов </w:t>
      </w:r>
      <w:r w:rsidRPr="005B7F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приложению 24</w:t>
      </w:r>
      <w:r w:rsidRPr="007C14E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81074C" w:rsidRPr="007C14E1" w:rsidRDefault="0081074C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 xml:space="preserve"> по возможным гарантийным случаям:</w:t>
      </w:r>
    </w:p>
    <w:p w:rsidR="0081074C" w:rsidRPr="007C14E1" w:rsidRDefault="0081074C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7C14E1">
        <w:rPr>
          <w:rFonts w:ascii="Times New Roman" w:hAnsi="Times New Roman"/>
          <w:sz w:val="28"/>
          <w:szCs w:val="28"/>
        </w:rPr>
        <w:t xml:space="preserve"> год в сумме </w:t>
      </w:r>
      <w:r w:rsidRPr="00E35180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рублей;</w:t>
      </w:r>
    </w:p>
    <w:p w:rsidR="0081074C" w:rsidRPr="00961E80" w:rsidRDefault="0081074C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плановый период 202</w:t>
      </w:r>
      <w:r>
        <w:rPr>
          <w:rFonts w:ascii="Times New Roman" w:hAnsi="Times New Roman"/>
          <w:sz w:val="28"/>
          <w:szCs w:val="28"/>
        </w:rPr>
        <w:t>7 и 2028</w:t>
      </w:r>
      <w:r w:rsidRPr="007C14E1">
        <w:rPr>
          <w:rFonts w:ascii="Times New Roman" w:hAnsi="Times New Roman"/>
          <w:sz w:val="28"/>
          <w:szCs w:val="28"/>
        </w:rPr>
        <w:t xml:space="preserve"> годов в сумме </w:t>
      </w:r>
      <w:r>
        <w:rPr>
          <w:rFonts w:ascii="Times New Roman" w:hAnsi="Times New Roman"/>
          <w:sz w:val="28"/>
          <w:szCs w:val="28"/>
        </w:rPr>
        <w:t>0,0</w:t>
      </w:r>
      <w:r w:rsidRPr="007C14E1">
        <w:rPr>
          <w:rFonts w:ascii="Times New Roman" w:hAnsi="Times New Roman"/>
          <w:sz w:val="28"/>
          <w:szCs w:val="28"/>
        </w:rPr>
        <w:t xml:space="preserve"> тыс. рублей и в сумме </w:t>
      </w:r>
      <w:r w:rsidRPr="007E0E32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7C14E1">
        <w:rPr>
          <w:rFonts w:ascii="Times New Roman" w:hAnsi="Times New Roman"/>
          <w:sz w:val="28"/>
          <w:szCs w:val="28"/>
        </w:rPr>
        <w:t xml:space="preserve"> соответственно.</w:t>
      </w:r>
    </w:p>
    <w:p w:rsidR="0081074C" w:rsidRPr="00B4187F" w:rsidRDefault="0081074C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81074C" w:rsidRDefault="0081074C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26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81074C" w:rsidRPr="001C3857" w:rsidRDefault="0081074C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:rsidR="0081074C" w:rsidRDefault="0081074C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:rsidR="0081074C" w:rsidRPr="00151A50" w:rsidRDefault="0081074C" w:rsidP="002E14E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151A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 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81074C" w:rsidRDefault="0081074C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3857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</w:t>
      </w:r>
      <w:r>
        <w:rPr>
          <w:rFonts w:ascii="Times New Roman" w:hAnsi="Times New Roman"/>
          <w:sz w:val="28"/>
          <w:szCs w:val="28"/>
        </w:rPr>
        <w:t>а</w:t>
      </w:r>
      <w:r w:rsidRPr="001C385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C3857">
        <w:rPr>
          <w:rFonts w:ascii="Times New Roman" w:hAnsi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81074C" w:rsidRDefault="0081074C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поступление дотаций (грантов) за достижение показателей деятельности исполнительных органов местного самоуправления;</w:t>
      </w:r>
    </w:p>
    <w:p w:rsidR="0081074C" w:rsidRPr="00A70343" w:rsidRDefault="0081074C" w:rsidP="00A70343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8C1760">
        <w:rPr>
          <w:rFonts w:ascii="Times New Roman" w:hAnsi="Times New Roman"/>
          <w:sz w:val="28"/>
          <w:szCs w:val="28"/>
        </w:rPr>
        <w:t xml:space="preserve">изменения, вносимые в случае образования положительной (отрицательной) разницы между фактически поступившим и прогнозировавшимся объемом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C1760">
        <w:rPr>
          <w:rFonts w:ascii="Times New Roman" w:hAnsi="Times New Roman"/>
          <w:sz w:val="28"/>
          <w:szCs w:val="28"/>
        </w:rPr>
        <w:t xml:space="preserve"> бюджета, учитываемых при формировании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D061EC">
        <w:rPr>
          <w:rFonts w:ascii="Times New Roman" w:hAnsi="Times New Roman"/>
          <w:sz w:val="28"/>
          <w:szCs w:val="28"/>
        </w:rPr>
        <w:t xml:space="preserve"> </w:t>
      </w:r>
      <w:r w:rsidRPr="008C1760">
        <w:rPr>
          <w:rFonts w:ascii="Times New Roman" w:hAnsi="Times New Roman"/>
          <w:sz w:val="28"/>
          <w:szCs w:val="28"/>
        </w:rPr>
        <w:t>и (или) в связи с неполным использованием бюджетных ассигнований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8C1760">
        <w:rPr>
          <w:rFonts w:ascii="Times New Roman" w:hAnsi="Times New Roman"/>
          <w:sz w:val="28"/>
          <w:szCs w:val="28"/>
        </w:rPr>
        <w:t xml:space="preserve"> в отчетном финансовом году</w:t>
      </w:r>
      <w:r>
        <w:rPr>
          <w:rFonts w:ascii="Times New Roman" w:hAnsi="Times New Roman"/>
          <w:sz w:val="28"/>
          <w:szCs w:val="28"/>
        </w:rPr>
        <w:t>.</w:t>
      </w:r>
    </w:p>
    <w:p w:rsidR="0081074C" w:rsidRPr="003F342D" w:rsidRDefault="0081074C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18</w:t>
      </w:r>
    </w:p>
    <w:p w:rsidR="0081074C" w:rsidRPr="003F342D" w:rsidRDefault="0081074C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:rsidR="0081074C" w:rsidRPr="003F342D" w:rsidRDefault="0081074C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2. Установить, что в соответствии со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81074C" w:rsidRPr="003F342D" w:rsidRDefault="0081074C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ным контрактам о поставке товаров, выполнении работ, оказании услуг,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ста пятидесяти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рублей;</w:t>
      </w:r>
    </w:p>
    <w:p w:rsidR="0081074C" w:rsidRPr="003F342D" w:rsidRDefault="0081074C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ста пятидесяти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муниципальный округ»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:rsidR="0081074C" w:rsidRDefault="0081074C" w:rsidP="00A70343">
      <w:pPr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19</w:t>
      </w:r>
    </w:p>
    <w:p w:rsidR="0081074C" w:rsidRDefault="0081074C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010B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12" w:history="1">
        <w:r w:rsidRPr="0017010B">
          <w:rPr>
            <w:rFonts w:ascii="Times New Roman" w:hAnsi="Times New Roman"/>
            <w:color w:val="000000"/>
            <w:sz w:val="28"/>
            <w:szCs w:val="28"/>
          </w:rPr>
          <w:t>пунктом 7</w:t>
        </w:r>
        <w:r w:rsidRPr="0017010B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1</w:t>
        </w:r>
        <w:r w:rsidRPr="0017010B">
          <w:rPr>
            <w:rFonts w:ascii="Times New Roman" w:hAnsi="Times New Roman"/>
            <w:color w:val="000000"/>
            <w:sz w:val="28"/>
            <w:szCs w:val="28"/>
          </w:rPr>
          <w:t xml:space="preserve"> статьи 136</w:t>
        </w:r>
      </w:hyperlink>
      <w:r w:rsidRPr="0017010B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передать Управлению Федерального казначейства по Смоленской области в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 году на основании решений главных распорядителей средств </w:t>
      </w:r>
      <w:r>
        <w:rPr>
          <w:rFonts w:ascii="Times New Roman" w:hAnsi="Times New Roman"/>
          <w:color w:val="000000"/>
          <w:sz w:val="28"/>
          <w:szCs w:val="28"/>
        </w:rPr>
        <w:t>обла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стного бюджета полномочия получателя средств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 w:rsidRPr="0017010B">
        <w:rPr>
          <w:rFonts w:ascii="Times New Roman" w:hAnsi="Times New Roman"/>
          <w:color w:val="000000"/>
          <w:sz w:val="28"/>
          <w:szCs w:val="28"/>
        </w:rPr>
        <w:t>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</w:t>
      </w:r>
      <w:r w:rsidRPr="0017010B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17010B">
        <w:rPr>
          <w:rFonts w:ascii="Times New Roman" w:hAnsi="Times New Roman"/>
          <w:color w:val="000000"/>
          <w:sz w:val="28"/>
          <w:szCs w:val="28"/>
        </w:rPr>
        <w:t>в целях софинансирования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81074C" w:rsidRPr="009307BB" w:rsidRDefault="0081074C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81074C" w:rsidRDefault="0081074C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9307BB"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81074C" w:rsidRPr="009307BB" w:rsidRDefault="0081074C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210"/>
        <w:gridCol w:w="5210"/>
      </w:tblGrid>
      <w:tr w:rsidR="0081074C" w:rsidRPr="008F7D48" w:rsidTr="008F7D48">
        <w:tc>
          <w:tcPr>
            <w:tcW w:w="5210" w:type="dxa"/>
          </w:tcPr>
          <w:p w:rsidR="0081074C" w:rsidRPr="008F7D48" w:rsidRDefault="0081074C" w:rsidP="00770284">
            <w:pPr>
              <w:suppressAutoHyphens/>
              <w:spacing w:after="0" w:line="240" w:lineRule="auto"/>
              <w:ind w:right="1308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Новодугинск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 окружного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Совета депутатов</w:t>
            </w:r>
          </w:p>
          <w:p w:rsidR="0081074C" w:rsidRDefault="0081074C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81074C" w:rsidRDefault="0081074C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81074C" w:rsidRPr="008F7D48" w:rsidRDefault="0081074C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:rsidR="0081074C" w:rsidRPr="008F7D48" w:rsidRDefault="0081074C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</w:p>
          <w:p w:rsidR="0081074C" w:rsidRPr="008F7D48" w:rsidRDefault="0081074C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«Новодугинский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муниципальный округ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81074C" w:rsidRPr="008F7D48" w:rsidRDefault="0081074C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81074C" w:rsidRPr="008F7D48" w:rsidRDefault="0081074C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81074C" w:rsidRPr="008F7D48" w:rsidRDefault="0081074C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      В.В. Соколов</w:t>
            </w:r>
          </w:p>
        </w:tc>
      </w:tr>
    </w:tbl>
    <w:p w:rsidR="0081074C" w:rsidRPr="009307BB" w:rsidRDefault="0081074C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81074C" w:rsidRPr="009307BB" w:rsidSect="00795C14">
      <w:headerReference w:type="default" r:id="rId13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74C" w:rsidRDefault="0081074C">
      <w:pPr>
        <w:spacing w:after="0" w:line="240" w:lineRule="auto"/>
      </w:pPr>
      <w:r>
        <w:separator/>
      </w:r>
    </w:p>
  </w:endnote>
  <w:endnote w:type="continuationSeparator" w:id="0">
    <w:p w:rsidR="0081074C" w:rsidRDefault="00810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74C" w:rsidRDefault="0081074C">
      <w:pPr>
        <w:spacing w:after="0" w:line="240" w:lineRule="auto"/>
      </w:pPr>
      <w:r>
        <w:separator/>
      </w:r>
    </w:p>
  </w:footnote>
  <w:footnote w:type="continuationSeparator" w:id="0">
    <w:p w:rsidR="0081074C" w:rsidRDefault="00810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74C" w:rsidRDefault="0081074C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81074C" w:rsidRDefault="008107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8C9"/>
    <w:rsid w:val="00003BD5"/>
    <w:rsid w:val="00005A5E"/>
    <w:rsid w:val="00006673"/>
    <w:rsid w:val="00011D03"/>
    <w:rsid w:val="00014036"/>
    <w:rsid w:val="00021D44"/>
    <w:rsid w:val="00021E25"/>
    <w:rsid w:val="0003305F"/>
    <w:rsid w:val="00044E8A"/>
    <w:rsid w:val="00060949"/>
    <w:rsid w:val="00073551"/>
    <w:rsid w:val="00081CCD"/>
    <w:rsid w:val="00084BDD"/>
    <w:rsid w:val="0008712C"/>
    <w:rsid w:val="00091928"/>
    <w:rsid w:val="00097804"/>
    <w:rsid w:val="00097892"/>
    <w:rsid w:val="000A0850"/>
    <w:rsid w:val="000A143D"/>
    <w:rsid w:val="000B089E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083E"/>
    <w:rsid w:val="001029AD"/>
    <w:rsid w:val="00103D32"/>
    <w:rsid w:val="0010497E"/>
    <w:rsid w:val="00120D13"/>
    <w:rsid w:val="00121498"/>
    <w:rsid w:val="00124CC6"/>
    <w:rsid w:val="001308B1"/>
    <w:rsid w:val="00131B32"/>
    <w:rsid w:val="00135E1C"/>
    <w:rsid w:val="00136A1A"/>
    <w:rsid w:val="00140119"/>
    <w:rsid w:val="001431D8"/>
    <w:rsid w:val="00151A50"/>
    <w:rsid w:val="0015449F"/>
    <w:rsid w:val="00160764"/>
    <w:rsid w:val="00163075"/>
    <w:rsid w:val="001634B6"/>
    <w:rsid w:val="0017010B"/>
    <w:rsid w:val="00170994"/>
    <w:rsid w:val="001717CE"/>
    <w:rsid w:val="001729D9"/>
    <w:rsid w:val="00172D81"/>
    <w:rsid w:val="00174845"/>
    <w:rsid w:val="00191E53"/>
    <w:rsid w:val="00195229"/>
    <w:rsid w:val="001A026C"/>
    <w:rsid w:val="001A2368"/>
    <w:rsid w:val="001A6AB1"/>
    <w:rsid w:val="001B0E7D"/>
    <w:rsid w:val="001B3F0C"/>
    <w:rsid w:val="001C0781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5E19"/>
    <w:rsid w:val="00210BDB"/>
    <w:rsid w:val="00212046"/>
    <w:rsid w:val="002123A1"/>
    <w:rsid w:val="002315B8"/>
    <w:rsid w:val="00231F07"/>
    <w:rsid w:val="0023772B"/>
    <w:rsid w:val="002414A2"/>
    <w:rsid w:val="00244DBC"/>
    <w:rsid w:val="00253EFD"/>
    <w:rsid w:val="002548D1"/>
    <w:rsid w:val="00254B48"/>
    <w:rsid w:val="00257D92"/>
    <w:rsid w:val="00263EA3"/>
    <w:rsid w:val="00265875"/>
    <w:rsid w:val="00265D43"/>
    <w:rsid w:val="00271E54"/>
    <w:rsid w:val="002778F1"/>
    <w:rsid w:val="00281618"/>
    <w:rsid w:val="0028382C"/>
    <w:rsid w:val="002839BF"/>
    <w:rsid w:val="0029084A"/>
    <w:rsid w:val="002912F5"/>
    <w:rsid w:val="002A5D7D"/>
    <w:rsid w:val="002A6B97"/>
    <w:rsid w:val="002B621B"/>
    <w:rsid w:val="002B6578"/>
    <w:rsid w:val="002C1C4F"/>
    <w:rsid w:val="002C2BFC"/>
    <w:rsid w:val="002C4AF2"/>
    <w:rsid w:val="002C684F"/>
    <w:rsid w:val="002D00CA"/>
    <w:rsid w:val="002D7B38"/>
    <w:rsid w:val="002D7F01"/>
    <w:rsid w:val="002E0F50"/>
    <w:rsid w:val="002E14E7"/>
    <w:rsid w:val="002E1BC3"/>
    <w:rsid w:val="002E3494"/>
    <w:rsid w:val="002F74C8"/>
    <w:rsid w:val="0030530A"/>
    <w:rsid w:val="00311124"/>
    <w:rsid w:val="003116D1"/>
    <w:rsid w:val="003267B1"/>
    <w:rsid w:val="0033117B"/>
    <w:rsid w:val="0033248B"/>
    <w:rsid w:val="00335F0C"/>
    <w:rsid w:val="003368BC"/>
    <w:rsid w:val="003450FD"/>
    <w:rsid w:val="00350820"/>
    <w:rsid w:val="00353B4D"/>
    <w:rsid w:val="00353EF2"/>
    <w:rsid w:val="003563A5"/>
    <w:rsid w:val="00360D13"/>
    <w:rsid w:val="00371C5E"/>
    <w:rsid w:val="00375F81"/>
    <w:rsid w:val="00375FAC"/>
    <w:rsid w:val="00385432"/>
    <w:rsid w:val="003A079B"/>
    <w:rsid w:val="003A0B89"/>
    <w:rsid w:val="003A2210"/>
    <w:rsid w:val="003A2B02"/>
    <w:rsid w:val="003A5528"/>
    <w:rsid w:val="003B37F5"/>
    <w:rsid w:val="003B5175"/>
    <w:rsid w:val="003C0739"/>
    <w:rsid w:val="003C2DC9"/>
    <w:rsid w:val="003C413A"/>
    <w:rsid w:val="003D2C18"/>
    <w:rsid w:val="003D6D77"/>
    <w:rsid w:val="003E00BC"/>
    <w:rsid w:val="003F2515"/>
    <w:rsid w:val="003F29A7"/>
    <w:rsid w:val="003F342D"/>
    <w:rsid w:val="00405F4C"/>
    <w:rsid w:val="00413755"/>
    <w:rsid w:val="00421E10"/>
    <w:rsid w:val="00422526"/>
    <w:rsid w:val="00433ABC"/>
    <w:rsid w:val="00440B44"/>
    <w:rsid w:val="00453AFE"/>
    <w:rsid w:val="00454956"/>
    <w:rsid w:val="00454A15"/>
    <w:rsid w:val="00456BFD"/>
    <w:rsid w:val="00457170"/>
    <w:rsid w:val="00461F28"/>
    <w:rsid w:val="0046292E"/>
    <w:rsid w:val="00474267"/>
    <w:rsid w:val="00476CF2"/>
    <w:rsid w:val="00480671"/>
    <w:rsid w:val="00483477"/>
    <w:rsid w:val="00483BDD"/>
    <w:rsid w:val="00485194"/>
    <w:rsid w:val="00485649"/>
    <w:rsid w:val="004873A8"/>
    <w:rsid w:val="00495AAB"/>
    <w:rsid w:val="004A15FD"/>
    <w:rsid w:val="004A556F"/>
    <w:rsid w:val="004A717B"/>
    <w:rsid w:val="004B2938"/>
    <w:rsid w:val="004B4AB6"/>
    <w:rsid w:val="004C6647"/>
    <w:rsid w:val="004D000F"/>
    <w:rsid w:val="004D5E15"/>
    <w:rsid w:val="004D6D51"/>
    <w:rsid w:val="004E1235"/>
    <w:rsid w:val="004E1E0F"/>
    <w:rsid w:val="004E359B"/>
    <w:rsid w:val="004F5F1C"/>
    <w:rsid w:val="0050495E"/>
    <w:rsid w:val="00510212"/>
    <w:rsid w:val="00523214"/>
    <w:rsid w:val="00525445"/>
    <w:rsid w:val="005265BE"/>
    <w:rsid w:val="00537313"/>
    <w:rsid w:val="005424F9"/>
    <w:rsid w:val="00550FC3"/>
    <w:rsid w:val="00556066"/>
    <w:rsid w:val="00562F85"/>
    <w:rsid w:val="005661C1"/>
    <w:rsid w:val="00573247"/>
    <w:rsid w:val="00580D0B"/>
    <w:rsid w:val="00580E74"/>
    <w:rsid w:val="00583151"/>
    <w:rsid w:val="00586505"/>
    <w:rsid w:val="00591665"/>
    <w:rsid w:val="0059612A"/>
    <w:rsid w:val="005A5E42"/>
    <w:rsid w:val="005B7F6C"/>
    <w:rsid w:val="005C228B"/>
    <w:rsid w:val="005C5A1A"/>
    <w:rsid w:val="005F2A2C"/>
    <w:rsid w:val="005F4DE4"/>
    <w:rsid w:val="005F527F"/>
    <w:rsid w:val="005F602B"/>
    <w:rsid w:val="00606094"/>
    <w:rsid w:val="00606FF0"/>
    <w:rsid w:val="0061646C"/>
    <w:rsid w:val="00621B45"/>
    <w:rsid w:val="00621F91"/>
    <w:rsid w:val="006320A3"/>
    <w:rsid w:val="00634CBF"/>
    <w:rsid w:val="0064191F"/>
    <w:rsid w:val="0065528A"/>
    <w:rsid w:val="00665CE8"/>
    <w:rsid w:val="006674C3"/>
    <w:rsid w:val="006718D8"/>
    <w:rsid w:val="00671E27"/>
    <w:rsid w:val="00673F82"/>
    <w:rsid w:val="006746DC"/>
    <w:rsid w:val="00674930"/>
    <w:rsid w:val="00677B21"/>
    <w:rsid w:val="006843D2"/>
    <w:rsid w:val="006849E0"/>
    <w:rsid w:val="00686BA1"/>
    <w:rsid w:val="00690271"/>
    <w:rsid w:val="00692866"/>
    <w:rsid w:val="006A189D"/>
    <w:rsid w:val="006A2147"/>
    <w:rsid w:val="006A4651"/>
    <w:rsid w:val="006A5720"/>
    <w:rsid w:val="006B7C4F"/>
    <w:rsid w:val="006C17B3"/>
    <w:rsid w:val="006C40FE"/>
    <w:rsid w:val="006E68F9"/>
    <w:rsid w:val="006F0BD5"/>
    <w:rsid w:val="00700D29"/>
    <w:rsid w:val="00705D76"/>
    <w:rsid w:val="007154B2"/>
    <w:rsid w:val="007231F9"/>
    <w:rsid w:val="00725094"/>
    <w:rsid w:val="007278F1"/>
    <w:rsid w:val="007301E9"/>
    <w:rsid w:val="00733389"/>
    <w:rsid w:val="00733B7E"/>
    <w:rsid w:val="007345EC"/>
    <w:rsid w:val="00736951"/>
    <w:rsid w:val="00754BE0"/>
    <w:rsid w:val="00770284"/>
    <w:rsid w:val="0077378A"/>
    <w:rsid w:val="00774E6D"/>
    <w:rsid w:val="007818C9"/>
    <w:rsid w:val="0078358B"/>
    <w:rsid w:val="007915A7"/>
    <w:rsid w:val="007947BC"/>
    <w:rsid w:val="00795C14"/>
    <w:rsid w:val="007C14E1"/>
    <w:rsid w:val="007C3385"/>
    <w:rsid w:val="007D0C48"/>
    <w:rsid w:val="007E0E32"/>
    <w:rsid w:val="007E16B2"/>
    <w:rsid w:val="007E3557"/>
    <w:rsid w:val="007E41B3"/>
    <w:rsid w:val="007E62C3"/>
    <w:rsid w:val="00805590"/>
    <w:rsid w:val="00805EEB"/>
    <w:rsid w:val="008062EF"/>
    <w:rsid w:val="0081074C"/>
    <w:rsid w:val="00810A31"/>
    <w:rsid w:val="00814270"/>
    <w:rsid w:val="00816A57"/>
    <w:rsid w:val="008173DE"/>
    <w:rsid w:val="0082375C"/>
    <w:rsid w:val="008272A0"/>
    <w:rsid w:val="008333C7"/>
    <w:rsid w:val="00834B1F"/>
    <w:rsid w:val="00840CCB"/>
    <w:rsid w:val="00840F1E"/>
    <w:rsid w:val="00843A19"/>
    <w:rsid w:val="00846649"/>
    <w:rsid w:val="00856ADC"/>
    <w:rsid w:val="00861292"/>
    <w:rsid w:val="00863FF8"/>
    <w:rsid w:val="00882242"/>
    <w:rsid w:val="00885519"/>
    <w:rsid w:val="008868DF"/>
    <w:rsid w:val="008927D9"/>
    <w:rsid w:val="00892DBE"/>
    <w:rsid w:val="008942A7"/>
    <w:rsid w:val="00897833"/>
    <w:rsid w:val="008B1B88"/>
    <w:rsid w:val="008B23CA"/>
    <w:rsid w:val="008B24FE"/>
    <w:rsid w:val="008B6E82"/>
    <w:rsid w:val="008C08BB"/>
    <w:rsid w:val="008C1760"/>
    <w:rsid w:val="008D25C0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1769E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2D08"/>
    <w:rsid w:val="00961B1E"/>
    <w:rsid w:val="00961E80"/>
    <w:rsid w:val="00962B4A"/>
    <w:rsid w:val="009732D8"/>
    <w:rsid w:val="0098096E"/>
    <w:rsid w:val="009900FD"/>
    <w:rsid w:val="009916AC"/>
    <w:rsid w:val="0099502B"/>
    <w:rsid w:val="0099685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D1D63"/>
    <w:rsid w:val="009E1384"/>
    <w:rsid w:val="009E2941"/>
    <w:rsid w:val="009E59FD"/>
    <w:rsid w:val="009F2D6D"/>
    <w:rsid w:val="009F485A"/>
    <w:rsid w:val="009F534A"/>
    <w:rsid w:val="009F6C18"/>
    <w:rsid w:val="00A02248"/>
    <w:rsid w:val="00A07141"/>
    <w:rsid w:val="00A075AC"/>
    <w:rsid w:val="00A113CD"/>
    <w:rsid w:val="00A1336E"/>
    <w:rsid w:val="00A2217E"/>
    <w:rsid w:val="00A371F5"/>
    <w:rsid w:val="00A44180"/>
    <w:rsid w:val="00A44BBF"/>
    <w:rsid w:val="00A532AB"/>
    <w:rsid w:val="00A56A22"/>
    <w:rsid w:val="00A57213"/>
    <w:rsid w:val="00A60113"/>
    <w:rsid w:val="00A70343"/>
    <w:rsid w:val="00A71158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5A51"/>
    <w:rsid w:val="00AB692D"/>
    <w:rsid w:val="00AB773A"/>
    <w:rsid w:val="00AC0118"/>
    <w:rsid w:val="00AC4682"/>
    <w:rsid w:val="00AD1272"/>
    <w:rsid w:val="00AD4ADF"/>
    <w:rsid w:val="00AD530F"/>
    <w:rsid w:val="00AF5227"/>
    <w:rsid w:val="00AF5684"/>
    <w:rsid w:val="00AF667D"/>
    <w:rsid w:val="00B02A2A"/>
    <w:rsid w:val="00B0422E"/>
    <w:rsid w:val="00B05DAD"/>
    <w:rsid w:val="00B20F65"/>
    <w:rsid w:val="00B210F8"/>
    <w:rsid w:val="00B2679D"/>
    <w:rsid w:val="00B31204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85342"/>
    <w:rsid w:val="00B9328F"/>
    <w:rsid w:val="00BA0BE3"/>
    <w:rsid w:val="00BA0D6A"/>
    <w:rsid w:val="00BA0E34"/>
    <w:rsid w:val="00BA573A"/>
    <w:rsid w:val="00BB05D7"/>
    <w:rsid w:val="00BC0926"/>
    <w:rsid w:val="00BC3B12"/>
    <w:rsid w:val="00BC6CA2"/>
    <w:rsid w:val="00BD4A5C"/>
    <w:rsid w:val="00BD606A"/>
    <w:rsid w:val="00BE01E9"/>
    <w:rsid w:val="00BE632C"/>
    <w:rsid w:val="00BF2C19"/>
    <w:rsid w:val="00BF3E44"/>
    <w:rsid w:val="00BF55F3"/>
    <w:rsid w:val="00C001BF"/>
    <w:rsid w:val="00C011FB"/>
    <w:rsid w:val="00C018F4"/>
    <w:rsid w:val="00C042B4"/>
    <w:rsid w:val="00C04D21"/>
    <w:rsid w:val="00C061C1"/>
    <w:rsid w:val="00C070A8"/>
    <w:rsid w:val="00C07873"/>
    <w:rsid w:val="00C108F2"/>
    <w:rsid w:val="00C137E5"/>
    <w:rsid w:val="00C239D3"/>
    <w:rsid w:val="00C243F4"/>
    <w:rsid w:val="00C2483F"/>
    <w:rsid w:val="00C271C2"/>
    <w:rsid w:val="00C27CD2"/>
    <w:rsid w:val="00C3391B"/>
    <w:rsid w:val="00C33DDA"/>
    <w:rsid w:val="00C36940"/>
    <w:rsid w:val="00C3715C"/>
    <w:rsid w:val="00C44B44"/>
    <w:rsid w:val="00C45151"/>
    <w:rsid w:val="00C53A4C"/>
    <w:rsid w:val="00C638E4"/>
    <w:rsid w:val="00C65AB0"/>
    <w:rsid w:val="00C6659F"/>
    <w:rsid w:val="00C719D8"/>
    <w:rsid w:val="00C7563F"/>
    <w:rsid w:val="00C75BC0"/>
    <w:rsid w:val="00C810BE"/>
    <w:rsid w:val="00C84BF4"/>
    <w:rsid w:val="00C8692B"/>
    <w:rsid w:val="00CA467B"/>
    <w:rsid w:val="00CA534E"/>
    <w:rsid w:val="00CB172B"/>
    <w:rsid w:val="00CB7CA4"/>
    <w:rsid w:val="00CC1A72"/>
    <w:rsid w:val="00CD063D"/>
    <w:rsid w:val="00CD46CA"/>
    <w:rsid w:val="00CE1675"/>
    <w:rsid w:val="00CF3665"/>
    <w:rsid w:val="00CF7258"/>
    <w:rsid w:val="00D0206A"/>
    <w:rsid w:val="00D02949"/>
    <w:rsid w:val="00D02F4A"/>
    <w:rsid w:val="00D02F79"/>
    <w:rsid w:val="00D053B1"/>
    <w:rsid w:val="00D061EC"/>
    <w:rsid w:val="00D1166D"/>
    <w:rsid w:val="00D11832"/>
    <w:rsid w:val="00D11B97"/>
    <w:rsid w:val="00D14F4A"/>
    <w:rsid w:val="00D15DE8"/>
    <w:rsid w:val="00D2038A"/>
    <w:rsid w:val="00D3416C"/>
    <w:rsid w:val="00D34B89"/>
    <w:rsid w:val="00D368BC"/>
    <w:rsid w:val="00D41010"/>
    <w:rsid w:val="00D460DB"/>
    <w:rsid w:val="00D50A80"/>
    <w:rsid w:val="00D50D80"/>
    <w:rsid w:val="00D564FA"/>
    <w:rsid w:val="00D623E7"/>
    <w:rsid w:val="00D64C56"/>
    <w:rsid w:val="00D64ECE"/>
    <w:rsid w:val="00D659D4"/>
    <w:rsid w:val="00D7787B"/>
    <w:rsid w:val="00D845D1"/>
    <w:rsid w:val="00D91C46"/>
    <w:rsid w:val="00D91D25"/>
    <w:rsid w:val="00D9585D"/>
    <w:rsid w:val="00D95EB9"/>
    <w:rsid w:val="00D9750A"/>
    <w:rsid w:val="00DA104C"/>
    <w:rsid w:val="00DA17F6"/>
    <w:rsid w:val="00DA206A"/>
    <w:rsid w:val="00DA2E9F"/>
    <w:rsid w:val="00DA5DB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D63EC"/>
    <w:rsid w:val="00DE284E"/>
    <w:rsid w:val="00DE5744"/>
    <w:rsid w:val="00E00F8F"/>
    <w:rsid w:val="00E02520"/>
    <w:rsid w:val="00E03746"/>
    <w:rsid w:val="00E05E92"/>
    <w:rsid w:val="00E10FCD"/>
    <w:rsid w:val="00E154F8"/>
    <w:rsid w:val="00E168B0"/>
    <w:rsid w:val="00E227DA"/>
    <w:rsid w:val="00E232D1"/>
    <w:rsid w:val="00E247AF"/>
    <w:rsid w:val="00E3065E"/>
    <w:rsid w:val="00E35180"/>
    <w:rsid w:val="00E43A7D"/>
    <w:rsid w:val="00E44388"/>
    <w:rsid w:val="00E4553B"/>
    <w:rsid w:val="00E46D42"/>
    <w:rsid w:val="00E70F12"/>
    <w:rsid w:val="00E7538F"/>
    <w:rsid w:val="00E80A3B"/>
    <w:rsid w:val="00E83999"/>
    <w:rsid w:val="00E94140"/>
    <w:rsid w:val="00EA1973"/>
    <w:rsid w:val="00EA1F20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27E7"/>
    <w:rsid w:val="00F435BD"/>
    <w:rsid w:val="00F44702"/>
    <w:rsid w:val="00F527D5"/>
    <w:rsid w:val="00F600B3"/>
    <w:rsid w:val="00F60E3A"/>
    <w:rsid w:val="00F61C42"/>
    <w:rsid w:val="00F71D92"/>
    <w:rsid w:val="00F72550"/>
    <w:rsid w:val="00F72D31"/>
    <w:rsid w:val="00F82C01"/>
    <w:rsid w:val="00F85E1A"/>
    <w:rsid w:val="00F92322"/>
    <w:rsid w:val="00FA104B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598A"/>
    <w:rsid w:val="00FD6049"/>
    <w:rsid w:val="00FD644E"/>
    <w:rsid w:val="00FE26FA"/>
    <w:rsid w:val="00FE7797"/>
    <w:rsid w:val="00FF58C7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2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175"/>
    <w:rPr>
      <w:rFonts w:cs="Times New Roman"/>
    </w:rPr>
  </w:style>
  <w:style w:type="character" w:styleId="PageNumber">
    <w:name w:val="page number"/>
    <w:basedOn w:val="DefaultParagraphFont"/>
    <w:uiPriority w:val="99"/>
    <w:rsid w:val="003B517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Normal"/>
    <w:next w:val="Normal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7804"/>
    <w:rPr>
      <w:rFonts w:cs="Times New Roman"/>
      <w:lang w:eastAsia="en-US"/>
    </w:rPr>
  </w:style>
  <w:style w:type="paragraph" w:styleId="BodyText">
    <w:name w:val="Body Text"/>
    <w:basedOn w:val="Normal"/>
    <w:link w:val="BodyTextChar1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104C"/>
    <w:rPr>
      <w:rFonts w:cs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EE1014"/>
    <w:rPr>
      <w:sz w:val="28"/>
    </w:rPr>
  </w:style>
  <w:style w:type="paragraph" w:styleId="BodyTextIndent">
    <w:name w:val="Body Text Indent"/>
    <w:basedOn w:val="Normal"/>
    <w:link w:val="BodyTextIndentChar"/>
    <w:uiPriority w:val="99"/>
    <w:rsid w:val="00EE1014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A104C"/>
    <w:rPr>
      <w:rFonts w:cs="Times New Roman"/>
      <w:lang w:eastAsia="en-US"/>
    </w:rPr>
  </w:style>
  <w:style w:type="paragraph" w:customStyle="1" w:styleId="ConsTitle">
    <w:name w:val="ConsTitle"/>
    <w:uiPriority w:val="99"/>
    <w:rsid w:val="00244D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35670633AD509DAB379BC3922BCCC40F3FA50476E96E26A28AA5174B1D53A126938854FFCC9941D58983ADD9365BF7FE7B64A5794180g4M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2472</Words>
  <Characters>14093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Ляльченко Лидия Георгиевна</dc:creator>
  <cp:keywords/>
  <dc:description/>
  <cp:lastModifiedBy>User</cp:lastModifiedBy>
  <cp:revision>2</cp:revision>
  <cp:lastPrinted>2024-11-14T10:34:00Z</cp:lastPrinted>
  <dcterms:created xsi:type="dcterms:W3CDTF">2026-01-21T12:14:00Z</dcterms:created>
  <dcterms:modified xsi:type="dcterms:W3CDTF">2026-01-21T12:14:00Z</dcterms:modified>
</cp:coreProperties>
</file>